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15" w:rsidRDefault="00002815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02815" w:rsidRDefault="00002815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02815" w:rsidRDefault="00002815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002815" w:rsidRDefault="00002815" w:rsidP="004D6D9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02815">
        <w:tc>
          <w:tcPr>
            <w:tcW w:w="1384" w:type="dxa"/>
            <w:vMerge w:val="restart"/>
            <w:vAlign w:val="center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2815">
        <w:tc>
          <w:tcPr>
            <w:tcW w:w="1384" w:type="dxa"/>
            <w:vMerge/>
            <w:vAlign w:val="center"/>
          </w:tcPr>
          <w:p w:rsidR="00002815" w:rsidRDefault="0000281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02815" w:rsidRDefault="0000281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собствен</w:t>
            </w:r>
          </w:p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1080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</w:t>
            </w:r>
          </w:p>
          <w:p w:rsidR="00002815" w:rsidRPr="00DD17BA" w:rsidRDefault="00002815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жения</w:t>
            </w:r>
          </w:p>
        </w:tc>
        <w:tc>
          <w:tcPr>
            <w:tcW w:w="1740" w:type="dxa"/>
            <w:vMerge/>
            <w:vAlign w:val="center"/>
          </w:tcPr>
          <w:p w:rsidR="00002815" w:rsidRDefault="000028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02815" w:rsidRDefault="0000281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02815" w:rsidRDefault="00002815">
            <w:pPr>
              <w:rPr>
                <w:lang w:eastAsia="en-US"/>
              </w:rPr>
            </w:pPr>
          </w:p>
        </w:tc>
      </w:tr>
      <w:tr w:rsidR="00002815">
        <w:trPr>
          <w:trHeight w:val="2447"/>
        </w:trPr>
        <w:tc>
          <w:tcPr>
            <w:tcW w:w="1384" w:type="dxa"/>
          </w:tcPr>
          <w:p w:rsidR="00002815" w:rsidRPr="00DD17BA" w:rsidRDefault="0000281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Костенко О.А.</w:t>
            </w:r>
          </w:p>
        </w:tc>
        <w:tc>
          <w:tcPr>
            <w:tcW w:w="1602" w:type="dxa"/>
          </w:tcPr>
          <w:p w:rsidR="00002815" w:rsidRDefault="00002815" w:rsidP="00DD17B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«Коелгинская</w:t>
            </w:r>
            <w:r w:rsidRPr="00DD17BA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 xml:space="preserve"> им.дважды Героя Советского Союза С.В.</w:t>
            </w:r>
          </w:p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Хохрякова»</w:t>
            </w:r>
          </w:p>
        </w:tc>
        <w:tc>
          <w:tcPr>
            <w:tcW w:w="1079" w:type="dxa"/>
          </w:tcPr>
          <w:p w:rsidR="00002815" w:rsidRDefault="00002815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002815" w:rsidRDefault="00002815">
            <w:pPr>
              <w:rPr>
                <w:lang w:eastAsia="en-US"/>
              </w:rPr>
            </w:pPr>
          </w:p>
          <w:p w:rsidR="00002815" w:rsidRDefault="00002815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Инди-видуальная</w:t>
            </w:r>
          </w:p>
          <w:p w:rsidR="00002815" w:rsidRDefault="00002815" w:rsidP="008A37A9">
            <w:pPr>
              <w:rPr>
                <w:color w:val="333333"/>
                <w:lang w:eastAsia="en-US"/>
              </w:rPr>
            </w:pPr>
          </w:p>
          <w:p w:rsidR="00002815" w:rsidRPr="00DD17BA" w:rsidRDefault="00002815" w:rsidP="008A37A9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Инди-видуль-ная</w:t>
            </w:r>
          </w:p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02815" w:rsidRPr="00DD17BA" w:rsidRDefault="00002815" w:rsidP="0079724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</w:t>
            </w:r>
            <w:r w:rsidRPr="00DD17BA">
              <w:rPr>
                <w:color w:val="333333"/>
                <w:lang w:eastAsia="en-US"/>
              </w:rPr>
              <w:t>,4</w:t>
            </w:r>
          </w:p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  <w:p w:rsidR="00002815" w:rsidRDefault="00002815" w:rsidP="008A37A9">
            <w:pPr>
              <w:rPr>
                <w:color w:val="333333"/>
                <w:lang w:eastAsia="en-US"/>
              </w:rPr>
            </w:pPr>
          </w:p>
          <w:p w:rsidR="00002815" w:rsidRPr="00DD17BA" w:rsidRDefault="00002815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892</w:t>
            </w:r>
          </w:p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002815" w:rsidRDefault="00002815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002815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  <w:p w:rsidR="00002815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  <w:p w:rsidR="00002815" w:rsidRDefault="00002815" w:rsidP="008A37A9">
            <w:pPr>
              <w:rPr>
                <w:color w:val="333333"/>
                <w:lang w:eastAsia="en-US"/>
              </w:rPr>
            </w:pPr>
          </w:p>
          <w:p w:rsidR="00002815" w:rsidRPr="00DD17BA" w:rsidRDefault="00002815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002815" w:rsidRDefault="00002815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02815" w:rsidRPr="00DD17BA" w:rsidRDefault="00002815" w:rsidP="00DD17BA">
            <w:pPr>
              <w:jc w:val="center"/>
              <w:rPr>
                <w:color w:val="333333"/>
                <w:lang w:eastAsia="en-US"/>
              </w:rPr>
            </w:pPr>
          </w:p>
          <w:p w:rsidR="00002815" w:rsidRPr="00DD17BA" w:rsidRDefault="00002815" w:rsidP="0079724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02815" w:rsidRPr="00DD17BA" w:rsidRDefault="00002815" w:rsidP="0079724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02815" w:rsidRDefault="00002815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 Хундай Солярис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640532,21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333333"/>
                <w:lang w:val="en-US" w:eastAsia="en-US"/>
              </w:rPr>
            </w:pPr>
          </w:p>
        </w:tc>
      </w:tr>
      <w:tr w:rsidR="00002815">
        <w:trPr>
          <w:trHeight w:val="839"/>
        </w:trPr>
        <w:tc>
          <w:tcPr>
            <w:tcW w:w="1384" w:type="dxa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Кварти-ра</w:t>
            </w:r>
          </w:p>
        </w:tc>
        <w:tc>
          <w:tcPr>
            <w:tcW w:w="1080" w:type="dxa"/>
          </w:tcPr>
          <w:p w:rsidR="00002815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</w:t>
            </w: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дуаль-ная</w:t>
            </w:r>
          </w:p>
        </w:tc>
        <w:tc>
          <w:tcPr>
            <w:tcW w:w="108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58,8</w:t>
            </w: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002815" w:rsidRPr="00DD17BA" w:rsidRDefault="0000281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167766,65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</w:tr>
      <w:tr w:rsidR="00002815">
        <w:trPr>
          <w:trHeight w:val="839"/>
        </w:trPr>
        <w:tc>
          <w:tcPr>
            <w:tcW w:w="1384" w:type="dxa"/>
          </w:tcPr>
          <w:p w:rsidR="00002815" w:rsidRDefault="00002815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002815" w:rsidRPr="00DD17BA" w:rsidRDefault="00002815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002815" w:rsidRPr="00DD17BA" w:rsidRDefault="00002815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002815" w:rsidRPr="00DD17BA" w:rsidRDefault="00002815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002815" w:rsidRPr="00DD17BA" w:rsidRDefault="00002815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002815" w:rsidRPr="00DD17BA" w:rsidRDefault="00002815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002815" w:rsidRPr="00DD17BA" w:rsidRDefault="00002815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</w:p>
          <w:p w:rsidR="00002815" w:rsidRDefault="00002815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</w:p>
          <w:p w:rsidR="00002815" w:rsidRPr="00DD17BA" w:rsidRDefault="00002815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002815" w:rsidRDefault="0000281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002815" w:rsidRDefault="0000281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002815" w:rsidRPr="00DD17BA" w:rsidRDefault="00002815">
            <w:pPr>
              <w:rPr>
                <w:color w:val="800000"/>
                <w:lang w:eastAsia="en-US"/>
              </w:rPr>
            </w:pPr>
          </w:p>
        </w:tc>
      </w:tr>
    </w:tbl>
    <w:p w:rsidR="00002815" w:rsidRDefault="00002815" w:rsidP="004D6D97">
      <w:pPr>
        <w:rPr>
          <w:color w:val="800000"/>
        </w:rPr>
      </w:pPr>
    </w:p>
    <w:p w:rsidR="00002815" w:rsidRDefault="00002815" w:rsidP="004D6D97"/>
    <w:p w:rsidR="00002815" w:rsidRDefault="00002815"/>
    <w:sectPr w:rsidR="00002815" w:rsidSect="004D6D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97"/>
    <w:rsid w:val="00002815"/>
    <w:rsid w:val="000B3F75"/>
    <w:rsid w:val="001F4DB4"/>
    <w:rsid w:val="00243B2B"/>
    <w:rsid w:val="00250A9C"/>
    <w:rsid w:val="00350954"/>
    <w:rsid w:val="00385E35"/>
    <w:rsid w:val="004342FE"/>
    <w:rsid w:val="004A4EC4"/>
    <w:rsid w:val="004D6D97"/>
    <w:rsid w:val="004E1EB2"/>
    <w:rsid w:val="0066140A"/>
    <w:rsid w:val="00697A0A"/>
    <w:rsid w:val="00755A38"/>
    <w:rsid w:val="00787E68"/>
    <w:rsid w:val="00797248"/>
    <w:rsid w:val="007A4AFC"/>
    <w:rsid w:val="008A37A9"/>
    <w:rsid w:val="008D58D5"/>
    <w:rsid w:val="009C5038"/>
    <w:rsid w:val="00A500D6"/>
    <w:rsid w:val="00B30670"/>
    <w:rsid w:val="00CA60E9"/>
    <w:rsid w:val="00D742BB"/>
    <w:rsid w:val="00DB2B5D"/>
    <w:rsid w:val="00DD17BA"/>
    <w:rsid w:val="00DF2E36"/>
    <w:rsid w:val="00E068AD"/>
    <w:rsid w:val="00E90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8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2</Pages>
  <Words>162</Words>
  <Characters>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2014-05-08T04:48:00Z</dcterms:created>
  <dcterms:modified xsi:type="dcterms:W3CDTF">2016-04-28T03:34:00Z</dcterms:modified>
</cp:coreProperties>
</file>